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055-26-00179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Kreispolizeibehörde Lippe - WC Sanierung: Malerarbeiten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